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E04" w:rsidRPr="008874B0" w:rsidRDefault="003C7E0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line id="Straight Connector 2" o:spid="_x0000_s1026" style="position:absolute;z-index:251658240;visibility:visible" from="10.8pt,14.55pt" to="178.8pt,14.55pt"/>
        </w:pic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874B0">
        <w:rPr>
          <w:rFonts w:ascii="Times New Roman" w:hAnsi="Times New Roman" w:cs="Times New Roman"/>
          <w:b/>
          <w:bCs/>
        </w:rPr>
        <w:t>KIỂM TRA 45 PHÚT KHỐI 11 THPT PHÂN BAN</w:t>
      </w:r>
    </w:p>
    <w:p w:rsidR="003C7E04" w:rsidRPr="003078FD" w:rsidRDefault="003C7E0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3C7E04" w:rsidRPr="003078FD" w:rsidRDefault="003C7E0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(ĐỀ CHÍNH THỨC)</w:t>
      </w:r>
      <w:r w:rsidRPr="003078FD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3C7E04" w:rsidRPr="003078FD" w:rsidRDefault="003C7E0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3C7E04" w:rsidRPr="003078FD" w:rsidRDefault="003C7E04" w:rsidP="003C46DA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3C7E04" w:rsidRPr="003078FD" w:rsidRDefault="003C7E04" w:rsidP="00BF012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>Câu 1 (6 điểm):</w:t>
      </w:r>
      <w:r w:rsidRPr="003078FD">
        <w:rPr>
          <w:rFonts w:ascii="Times New Roman" w:hAnsi="Times New Roman" w:cs="Times New Roman"/>
          <w:sz w:val="26"/>
          <w:szCs w:val="26"/>
        </w:rPr>
        <w:t>Tính các giới hạn sau:</w:t>
      </w:r>
    </w:p>
    <w:p w:rsidR="003C7E04" w:rsidRPr="003078FD" w:rsidRDefault="003C7E04" w:rsidP="00BF0124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position w:val="-20"/>
          <w:sz w:val="26"/>
          <w:szCs w:val="26"/>
        </w:rPr>
        <w:object w:dxaOrig="2520" w:dyaOrig="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pt;height:24.75pt" o:ole="">
            <v:imagedata r:id="rId5" o:title=""/>
          </v:shape>
          <o:OLEObject Type="Embed" ProgID="Equation.DSMT4" ShapeID="_x0000_i1025" DrawAspect="Content" ObjectID="_1455336190" r:id="rId6"/>
        </w:object>
      </w:r>
      <w:r w:rsidRPr="003078FD">
        <w:rPr>
          <w:rFonts w:ascii="Times New Roman" w:hAnsi="Times New Roman" w:cs="Times New Roman"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ab/>
        <w:t xml:space="preserve">b. </w:t>
      </w:r>
      <w:r w:rsidRPr="003078FD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1579" w:dyaOrig="720">
          <v:shape id="_x0000_i1026" type="#_x0000_t75" style="width:77.25pt;height:36pt" o:ole="">
            <v:imagedata r:id="rId7" o:title=""/>
          </v:shape>
          <o:OLEObject Type="Embed" ProgID="Equation.DSMT4" ShapeID="_x0000_i1026" DrawAspect="Content" ObjectID="_1455336191" r:id="rId8"/>
        </w:object>
      </w:r>
    </w:p>
    <w:p w:rsidR="003C7E04" w:rsidRPr="003078FD" w:rsidRDefault="003C7E04" w:rsidP="001D4DB4">
      <w:pPr>
        <w:spacing w:after="0"/>
        <w:ind w:left="360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sz w:val="26"/>
          <w:szCs w:val="26"/>
        </w:rPr>
        <w:t xml:space="preserve">c. </w:t>
      </w:r>
      <w:r w:rsidRPr="003078FD">
        <w:rPr>
          <w:rFonts w:ascii="Times New Roman" w:hAnsi="Times New Roman" w:cs="Times New Roman"/>
          <w:position w:val="-26"/>
          <w:sz w:val="26"/>
          <w:szCs w:val="26"/>
        </w:rPr>
        <w:object w:dxaOrig="1700" w:dyaOrig="760">
          <v:shape id="_x0000_i1027" type="#_x0000_t75" style="width:83.25pt;height:38.25pt" o:ole="">
            <v:imagedata r:id="rId9" o:title=""/>
          </v:shape>
          <o:OLEObject Type="Embed" ProgID="Equation.DSMT4" ShapeID="_x0000_i1027" DrawAspect="Content" ObjectID="_1455336192" r:id="rId10"/>
        </w:object>
      </w:r>
      <w:r w:rsidRPr="003078FD">
        <w:rPr>
          <w:rFonts w:ascii="Times New Roman" w:hAnsi="Times New Roman" w:cs="Times New Roman"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ab/>
        <w:t xml:space="preserve">d.   </w:t>
      </w:r>
      <w:r w:rsidRPr="003078FD">
        <w:rPr>
          <w:rFonts w:ascii="Times New Roman" w:hAnsi="Times New Roman" w:cs="Times New Roman"/>
          <w:position w:val="-22"/>
          <w:sz w:val="26"/>
          <w:szCs w:val="26"/>
        </w:rPr>
        <w:object w:dxaOrig="1965" w:dyaOrig="540">
          <v:shape id="_x0000_i1028" type="#_x0000_t75" style="width:98.25pt;height:27pt" o:ole="">
            <v:imagedata r:id="rId11" o:title=""/>
          </v:shape>
          <o:OLEObject Type="Embed" ProgID="Equation.DSMT4" ShapeID="_x0000_i1028" DrawAspect="Content" ObjectID="_1455336193" r:id="rId12"/>
        </w:object>
      </w:r>
    </w:p>
    <w:p w:rsidR="003C7E04" w:rsidRPr="003078FD" w:rsidRDefault="003C7E04" w:rsidP="003C46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7E04" w:rsidRPr="003078FD" w:rsidRDefault="003C7E04" w:rsidP="007340F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>Câu 2 (2 điểm):</w:t>
      </w:r>
      <w:r w:rsidRPr="003078FD">
        <w:rPr>
          <w:rFonts w:ascii="Times New Roman" w:hAnsi="Times New Roman" w:cs="Times New Roman"/>
          <w:sz w:val="26"/>
          <w:szCs w:val="26"/>
        </w:rPr>
        <w:t xml:space="preserve">Xét tính liên tục của hàm số </w:t>
      </w:r>
      <w:r w:rsidRPr="003078FD">
        <w:rPr>
          <w:rFonts w:ascii="Times New Roman" w:hAnsi="Times New Roman" w:cs="Times New Roman"/>
          <w:position w:val="-50"/>
          <w:sz w:val="26"/>
          <w:szCs w:val="26"/>
        </w:rPr>
        <w:object w:dxaOrig="3519" w:dyaOrig="1140">
          <v:shape id="_x0000_i1029" type="#_x0000_t75" style="width:176.25pt;height:57pt" o:ole="">
            <v:imagedata r:id="rId13" o:title=""/>
          </v:shape>
          <o:OLEObject Type="Embed" ProgID="Equation.DSMT4" ShapeID="_x0000_i1029" DrawAspect="Content" ObjectID="_1455336194" r:id="rId14"/>
        </w:object>
      </w:r>
      <w:r w:rsidRPr="003078FD">
        <w:rPr>
          <w:rFonts w:ascii="Times New Roman" w:hAnsi="Times New Roman" w:cs="Times New Roman"/>
          <w:sz w:val="26"/>
          <w:szCs w:val="26"/>
        </w:rPr>
        <w:t xml:space="preserve">  tại </w:t>
      </w:r>
      <w:r w:rsidRPr="003078FD">
        <w:rPr>
          <w:rFonts w:ascii="Times New Roman" w:hAnsi="Times New Roman" w:cs="Times New Roman"/>
          <w:position w:val="-12"/>
          <w:sz w:val="26"/>
          <w:szCs w:val="26"/>
        </w:rPr>
        <w:object w:dxaOrig="680" w:dyaOrig="360">
          <v:shape id="_x0000_i1030" type="#_x0000_t75" style="width:33.75pt;height:18pt" o:ole="">
            <v:imagedata r:id="rId15" o:title=""/>
          </v:shape>
          <o:OLEObject Type="Embed" ProgID="Equation.DSMT4" ShapeID="_x0000_i1030" DrawAspect="Content" ObjectID="_1455336195" r:id="rId16"/>
        </w:object>
      </w:r>
      <w:r w:rsidRPr="003078FD">
        <w:rPr>
          <w:rFonts w:ascii="Times New Roman" w:hAnsi="Times New Roman" w:cs="Times New Roman"/>
          <w:sz w:val="26"/>
          <w:szCs w:val="26"/>
        </w:rPr>
        <w:t>.</w:t>
      </w:r>
    </w:p>
    <w:p w:rsidR="003C7E04" w:rsidRPr="003078FD" w:rsidRDefault="003C7E04" w:rsidP="007340F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>Câu 3 (1 điểm)</w:t>
      </w:r>
      <w:r w:rsidRPr="003078FD">
        <w:rPr>
          <w:rFonts w:ascii="Times New Roman" w:hAnsi="Times New Roman" w:cs="Times New Roman"/>
          <w:sz w:val="26"/>
          <w:szCs w:val="26"/>
        </w:rPr>
        <w:t xml:space="preserve">: Tính tổng </w:t>
      </w:r>
      <w:r w:rsidRPr="003078FD">
        <w:rPr>
          <w:rFonts w:ascii="Times New Roman" w:hAnsi="Times New Roman" w:cs="Times New Roman"/>
          <w:position w:val="-26"/>
          <w:sz w:val="26"/>
          <w:szCs w:val="26"/>
        </w:rPr>
        <w:object w:dxaOrig="3739" w:dyaOrig="760">
          <v:shape id="_x0000_i1031" type="#_x0000_t75" style="width:185.25pt;height:38.25pt" o:ole="">
            <v:imagedata r:id="rId17" o:title=""/>
          </v:shape>
          <o:OLEObject Type="Embed" ProgID="Equation.DSMT4" ShapeID="_x0000_i1031" DrawAspect="Content" ObjectID="_1455336196" r:id="rId18"/>
        </w:object>
      </w:r>
    </w:p>
    <w:p w:rsidR="003C7E04" w:rsidRPr="003078FD" w:rsidRDefault="003C7E04" w:rsidP="007340F9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Câu 4 (1 điểm): </w:t>
      </w:r>
      <w:r w:rsidRPr="003078FD">
        <w:rPr>
          <w:rFonts w:ascii="Times New Roman" w:hAnsi="Times New Roman" w:cs="Times New Roman"/>
          <w:sz w:val="26"/>
          <w:szCs w:val="26"/>
        </w:rPr>
        <w:t>Chứng minh rằng phương trình</w:t>
      </w:r>
      <w:r w:rsidRPr="003078FD">
        <w:rPr>
          <w:rFonts w:ascii="Times New Roman" w:hAnsi="Times New Roman" w:cs="Times New Roman"/>
          <w:position w:val="-6"/>
          <w:sz w:val="26"/>
          <w:szCs w:val="26"/>
        </w:rPr>
        <w:object w:dxaOrig="2160" w:dyaOrig="340">
          <v:shape id="_x0000_i1032" type="#_x0000_t75" style="width:108pt;height:17.25pt" o:ole="">
            <v:imagedata r:id="rId19" o:title=""/>
          </v:shape>
          <o:OLEObject Type="Embed" ProgID="Equation.DSMT4" ShapeID="_x0000_i1032" DrawAspect="Content" ObjectID="_1455336197" r:id="rId20"/>
        </w:object>
      </w:r>
      <w:r>
        <w:rPr>
          <w:rFonts w:ascii="Times New Roman" w:hAnsi="Times New Roman" w:cs="Times New Roman"/>
          <w:sz w:val="26"/>
          <w:szCs w:val="26"/>
        </w:rPr>
        <w:t>có ít nhất 1 nghiệm âm.</w:t>
      </w:r>
    </w:p>
    <w:p w:rsidR="003C7E04" w:rsidRPr="003078FD" w:rsidRDefault="003C7E04" w:rsidP="003C46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7E04" w:rsidRPr="003078FD" w:rsidRDefault="003C7E04" w:rsidP="008874B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-----------------------HẾT------------------------</w:t>
      </w:r>
    </w:p>
    <w:p w:rsidR="003C7E04" w:rsidRPr="003078FD" w:rsidRDefault="003C7E0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7E04" w:rsidRDefault="003C7E0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7E04" w:rsidRDefault="003C7E0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7E04" w:rsidRDefault="003C7E0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7E04" w:rsidRDefault="003C7E0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7E04" w:rsidRDefault="003C7E0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7E04" w:rsidRDefault="003C7E0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7E04" w:rsidRDefault="003C7E0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7E04" w:rsidRPr="003078FD" w:rsidRDefault="003C7E0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7E04" w:rsidRPr="008874B0" w:rsidRDefault="003C7E0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3" o:spid="_x0000_s1027" style="position:absolute;z-index:251659264;visibility:visible" from="10.8pt,14.55pt" to="178.8pt,14.55pt"/>
        </w:pic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>TRƯỜNG THPT HÀM THUẬN BẮ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C         </w:t>
      </w:r>
      <w:r w:rsidRPr="008874B0">
        <w:rPr>
          <w:rFonts w:ascii="Times New Roman" w:hAnsi="Times New Roman" w:cs="Times New Roman"/>
          <w:b/>
          <w:bCs/>
          <w:sz w:val="24"/>
          <w:szCs w:val="24"/>
        </w:rPr>
        <w:t>KIỂM TRA 45 PHÚT KHỐI 11 THPT PHÂN BAN</w:t>
      </w:r>
    </w:p>
    <w:p w:rsidR="003C7E04" w:rsidRPr="003078FD" w:rsidRDefault="003C7E0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3C7E04" w:rsidRPr="003078FD" w:rsidRDefault="003C7E0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(ĐỀ CHÍNH THỨC)</w:t>
      </w:r>
      <w:r w:rsidRPr="003078FD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3C7E04" w:rsidRPr="003078FD" w:rsidRDefault="003C7E0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3C7E04" w:rsidRPr="003078FD" w:rsidRDefault="003C7E04" w:rsidP="00B37873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2</w:t>
      </w:r>
    </w:p>
    <w:p w:rsidR="003C7E04" w:rsidRPr="003078FD" w:rsidRDefault="003C7E04" w:rsidP="00BC528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>Câu 1 (6 điểm):</w:t>
      </w:r>
      <w:r w:rsidRPr="003078FD">
        <w:rPr>
          <w:rFonts w:ascii="Times New Roman" w:hAnsi="Times New Roman" w:cs="Times New Roman"/>
          <w:sz w:val="26"/>
          <w:szCs w:val="26"/>
        </w:rPr>
        <w:t xml:space="preserve"> Tính các giới hạn sau:</w:t>
      </w:r>
    </w:p>
    <w:p w:rsidR="003C7E04" w:rsidRPr="003078FD" w:rsidRDefault="003C7E04" w:rsidP="00BC5289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BC5289">
        <w:rPr>
          <w:rFonts w:ascii="Times New Roman" w:hAnsi="Times New Roman" w:cs="Times New Roman"/>
          <w:position w:val="-30"/>
          <w:sz w:val="26"/>
          <w:szCs w:val="26"/>
        </w:rPr>
        <w:object w:dxaOrig="2520" w:dyaOrig="740">
          <v:shape id="_x0000_i1033" type="#_x0000_t75" style="width:126pt;height:36.75pt" o:ole="">
            <v:imagedata r:id="rId21" o:title=""/>
          </v:shape>
          <o:OLEObject Type="Embed" ProgID="Equation.DSMT4" ShapeID="_x0000_i1033" DrawAspect="Content" ObjectID="_1455336198" r:id="rId22"/>
        </w:object>
      </w:r>
      <w:r w:rsidRPr="003078FD">
        <w:rPr>
          <w:rFonts w:ascii="Times New Roman" w:hAnsi="Times New Roman" w:cs="Times New Roman"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ab/>
        <w:t xml:space="preserve">b.   </w:t>
      </w:r>
      <w:r w:rsidRPr="003078FD">
        <w:rPr>
          <w:rFonts w:ascii="Times New Roman" w:hAnsi="Times New Roman" w:cs="Times New Roman"/>
          <w:position w:val="-22"/>
          <w:sz w:val="26"/>
          <w:szCs w:val="26"/>
        </w:rPr>
        <w:object w:dxaOrig="2120" w:dyaOrig="540">
          <v:shape id="_x0000_i1034" type="#_x0000_t75" style="width:105pt;height:27pt" o:ole="">
            <v:imagedata r:id="rId23" o:title=""/>
          </v:shape>
          <o:OLEObject Type="Embed" ProgID="Equation.DSMT4" ShapeID="_x0000_i1034" DrawAspect="Content" ObjectID="_1455336199" r:id="rId24"/>
        </w:object>
      </w:r>
    </w:p>
    <w:p w:rsidR="003C7E04" w:rsidRPr="003078FD" w:rsidRDefault="003C7E04" w:rsidP="00BC5289">
      <w:pPr>
        <w:spacing w:after="0"/>
        <w:ind w:left="360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sz w:val="26"/>
          <w:szCs w:val="26"/>
        </w:rPr>
        <w:t xml:space="preserve">c.   </w:t>
      </w:r>
      <w:r w:rsidRPr="003078FD">
        <w:rPr>
          <w:rFonts w:ascii="Times New Roman" w:hAnsi="Times New Roman" w:cs="Times New Roman"/>
          <w:position w:val="-26"/>
          <w:sz w:val="26"/>
          <w:szCs w:val="26"/>
        </w:rPr>
        <w:object w:dxaOrig="1780" w:dyaOrig="760">
          <v:shape id="_x0000_i1035" type="#_x0000_t75" style="width:89.25pt;height:38.25pt" o:ole="">
            <v:imagedata r:id="rId25" o:title=""/>
          </v:shape>
          <o:OLEObject Type="Embed" ProgID="Equation.DSMT4" ShapeID="_x0000_i1035" DrawAspect="Content" ObjectID="_1455336200" r:id="rId26"/>
        </w:object>
      </w:r>
      <w:r w:rsidRPr="003078FD">
        <w:rPr>
          <w:rFonts w:ascii="Times New Roman" w:hAnsi="Times New Roman" w:cs="Times New Roman"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ab/>
        <w:t xml:space="preserve">d.   </w:t>
      </w:r>
      <w:r w:rsidRPr="00BC5289">
        <w:rPr>
          <w:rFonts w:ascii="Times New Roman" w:eastAsia="Times New Roman" w:hAnsi="Times New Roman" w:cs="Times New Roman"/>
          <w:position w:val="-30"/>
          <w:sz w:val="28"/>
          <w:szCs w:val="28"/>
        </w:rPr>
        <w:object w:dxaOrig="1600" w:dyaOrig="740">
          <v:shape id="_x0000_i1036" type="#_x0000_t75" style="width:79.5pt;height:36.75pt" o:ole="">
            <v:imagedata r:id="rId27" o:title=""/>
          </v:shape>
          <o:OLEObject Type="Embed" ProgID="Equation.DSMT4" ShapeID="_x0000_i1036" DrawAspect="Content" ObjectID="_1455336201" r:id="rId28"/>
        </w:object>
      </w:r>
      <w:bookmarkStart w:id="0" w:name="_GoBack"/>
      <w:bookmarkEnd w:id="0"/>
    </w:p>
    <w:p w:rsidR="003C7E04" w:rsidRPr="003078FD" w:rsidRDefault="003C7E04" w:rsidP="00BC52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7E04" w:rsidRPr="003078FD" w:rsidRDefault="003C7E04" w:rsidP="00BC52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>Câu 2 (2 điểm):</w:t>
      </w:r>
      <w:r w:rsidRPr="003078FD">
        <w:rPr>
          <w:rFonts w:ascii="Times New Roman" w:hAnsi="Times New Roman" w:cs="Times New Roman"/>
          <w:sz w:val="26"/>
          <w:szCs w:val="26"/>
        </w:rPr>
        <w:t xml:space="preserve"> Xét tính liên tục của hàm số </w:t>
      </w:r>
      <w:r w:rsidRPr="003078FD">
        <w:rPr>
          <w:rFonts w:ascii="Times New Roman" w:hAnsi="Times New Roman" w:cs="Times New Roman"/>
          <w:position w:val="-50"/>
          <w:sz w:val="26"/>
          <w:szCs w:val="26"/>
        </w:rPr>
        <w:object w:dxaOrig="3540" w:dyaOrig="1140">
          <v:shape id="_x0000_i1037" type="#_x0000_t75" style="width:177pt;height:57pt" o:ole="">
            <v:imagedata r:id="rId29" o:title=""/>
          </v:shape>
          <o:OLEObject Type="Embed" ProgID="Equation.DSMT4" ShapeID="_x0000_i1037" DrawAspect="Content" ObjectID="_1455336202" r:id="rId30"/>
        </w:object>
      </w:r>
      <w:r w:rsidRPr="003078FD">
        <w:rPr>
          <w:rFonts w:ascii="Times New Roman" w:hAnsi="Times New Roman" w:cs="Times New Roman"/>
          <w:sz w:val="26"/>
          <w:szCs w:val="26"/>
        </w:rPr>
        <w:t xml:space="preserve">  tại </w:t>
      </w:r>
      <w:r w:rsidRPr="003078FD">
        <w:rPr>
          <w:rFonts w:ascii="Times New Roman" w:hAnsi="Times New Roman" w:cs="Times New Roman"/>
          <w:position w:val="-12"/>
          <w:sz w:val="26"/>
          <w:szCs w:val="26"/>
        </w:rPr>
        <w:object w:dxaOrig="700" w:dyaOrig="360">
          <v:shape id="_x0000_i1038" type="#_x0000_t75" style="width:34.5pt;height:18pt" o:ole="">
            <v:imagedata r:id="rId31" o:title=""/>
          </v:shape>
          <o:OLEObject Type="Embed" ProgID="Equation.DSMT4" ShapeID="_x0000_i1038" DrawAspect="Content" ObjectID="_1455336203" r:id="rId32"/>
        </w:object>
      </w:r>
      <w:r w:rsidRPr="003078FD">
        <w:rPr>
          <w:rFonts w:ascii="Times New Roman" w:hAnsi="Times New Roman" w:cs="Times New Roman"/>
          <w:sz w:val="26"/>
          <w:szCs w:val="26"/>
        </w:rPr>
        <w:t>.</w:t>
      </w:r>
    </w:p>
    <w:p w:rsidR="003C7E04" w:rsidRPr="003078FD" w:rsidRDefault="003C7E04" w:rsidP="00BC52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>Câu 3 (1 điểm)</w:t>
      </w:r>
      <w:r w:rsidRPr="003078FD">
        <w:rPr>
          <w:rFonts w:ascii="Times New Roman" w:hAnsi="Times New Roman" w:cs="Times New Roman"/>
          <w:sz w:val="26"/>
          <w:szCs w:val="26"/>
        </w:rPr>
        <w:t xml:space="preserve">: Tính tổng </w:t>
      </w:r>
      <w:r w:rsidRPr="003078FD">
        <w:rPr>
          <w:rFonts w:ascii="Times New Roman" w:hAnsi="Times New Roman" w:cs="Times New Roman"/>
          <w:position w:val="-26"/>
          <w:sz w:val="26"/>
          <w:szCs w:val="26"/>
        </w:rPr>
        <w:object w:dxaOrig="3540" w:dyaOrig="760">
          <v:shape id="_x0000_i1039" type="#_x0000_t75" style="width:177pt;height:38.25pt" o:ole="">
            <v:imagedata r:id="rId33" o:title=""/>
          </v:shape>
          <o:OLEObject Type="Embed" ProgID="Equation.DSMT4" ShapeID="_x0000_i1039" DrawAspect="Content" ObjectID="_1455336204" r:id="rId34"/>
        </w:object>
      </w:r>
    </w:p>
    <w:p w:rsidR="003C7E04" w:rsidRPr="003078FD" w:rsidRDefault="003C7E04" w:rsidP="00BC5289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Câu 4 (1 điểm): </w:t>
      </w:r>
      <w:r w:rsidRPr="003078FD">
        <w:rPr>
          <w:rFonts w:ascii="Times New Roman" w:hAnsi="Times New Roman" w:cs="Times New Roman"/>
          <w:sz w:val="26"/>
          <w:szCs w:val="26"/>
        </w:rPr>
        <w:t>Chứng minh rằng phương trình</w:t>
      </w:r>
      <w:r w:rsidRPr="003078FD">
        <w:rPr>
          <w:rFonts w:ascii="Times New Roman" w:hAnsi="Times New Roman" w:cs="Times New Roman"/>
          <w:position w:val="-6"/>
          <w:sz w:val="26"/>
          <w:szCs w:val="26"/>
        </w:rPr>
        <w:object w:dxaOrig="2299" w:dyaOrig="340">
          <v:shape id="_x0000_i1040" type="#_x0000_t75" style="width:114pt;height:17.25pt" o:ole="">
            <v:imagedata r:id="rId35" o:title=""/>
          </v:shape>
          <o:OLEObject Type="Embed" ProgID="Equation.DSMT4" ShapeID="_x0000_i1040" DrawAspect="Content" ObjectID="_1455336205" r:id="rId36"/>
        </w:object>
      </w:r>
      <w:r>
        <w:rPr>
          <w:rFonts w:ascii="Times New Roman" w:hAnsi="Times New Roman" w:cs="Times New Roman"/>
          <w:sz w:val="26"/>
          <w:szCs w:val="26"/>
        </w:rPr>
        <w:t xml:space="preserve"> có ít nhất 1 nghiệm dương.</w:t>
      </w:r>
    </w:p>
    <w:p w:rsidR="003C7E04" w:rsidRPr="003078FD" w:rsidRDefault="003C7E04" w:rsidP="008874B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--------------------------HẾT--------------------------</w:t>
      </w:r>
      <w:r w:rsidRPr="003078FD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103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7513"/>
        <w:gridCol w:w="1655"/>
      </w:tblGrid>
      <w:tr w:rsidR="003C7E04" w:rsidRPr="00FC39EB">
        <w:tc>
          <w:tcPr>
            <w:tcW w:w="1134" w:type="dxa"/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Câu</w:t>
            </w:r>
          </w:p>
        </w:tc>
        <w:tc>
          <w:tcPr>
            <w:tcW w:w="7513" w:type="dxa"/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Đáp án</w:t>
            </w:r>
          </w:p>
        </w:tc>
        <w:tc>
          <w:tcPr>
            <w:tcW w:w="1655" w:type="dxa"/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Thang điểm</w:t>
            </w:r>
          </w:p>
        </w:tc>
      </w:tr>
      <w:tr w:rsidR="003C7E04" w:rsidRPr="00FC39EB">
        <w:trPr>
          <w:trHeight w:val="431"/>
        </w:trPr>
        <w:tc>
          <w:tcPr>
            <w:tcW w:w="1134" w:type="dxa"/>
            <w:vMerge w:val="restart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1</w:t>
            </w:r>
          </w:p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(6 điểm)</w:t>
            </w:r>
          </w:p>
        </w:tc>
        <w:tc>
          <w:tcPr>
            <w:tcW w:w="9168" w:type="dxa"/>
            <w:gridSpan w:val="2"/>
            <w:vAlign w:val="center"/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a. (1.5 điểm)</w:t>
            </w:r>
          </w:p>
        </w:tc>
      </w:tr>
      <w:tr w:rsidR="003C7E04" w:rsidRPr="00FC39EB">
        <w:trPr>
          <w:trHeight w:val="376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7513" w:type="dxa"/>
            <w:tcBorders>
              <w:bottom w:val="dotted" w:sz="4" w:space="0" w:color="auto"/>
            </w:tcBorders>
          </w:tcPr>
          <w:p w:rsidR="003C7E04" w:rsidRPr="00FC39EB" w:rsidRDefault="003C7E04" w:rsidP="001B02C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78FD">
              <w:rPr>
                <w:rFonts w:ascii="Times New Roman" w:hAnsi="Times New Roman" w:cs="Times New Roman"/>
                <w:position w:val="-20"/>
                <w:sz w:val="26"/>
                <w:szCs w:val="26"/>
              </w:rPr>
              <w:object w:dxaOrig="5679" w:dyaOrig="520">
                <v:shape id="_x0000_i1041" type="#_x0000_t75" style="width:284.25pt;height:26.25pt" o:ole="">
                  <v:imagedata r:id="rId37" o:title=""/>
                </v:shape>
                <o:OLEObject Type="Embed" ProgID="Equation.DSMT4" ShapeID="_x0000_i1041" DrawAspect="Content" ObjectID="_1455336206" r:id="rId38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3C7E04" w:rsidRPr="00FC39EB">
        <w:trPr>
          <w:trHeight w:val="413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otted" w:sz="4" w:space="0" w:color="auto"/>
            </w:tcBorders>
          </w:tcPr>
          <w:p w:rsidR="003C7E04" w:rsidRPr="00FC39EB" w:rsidRDefault="003C7E04" w:rsidP="00170F4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C39EB">
              <w:rPr>
                <w:rFonts w:ascii="Times New Roman" w:eastAsia="Times New Roman" w:hAnsi="Times New Roman" w:cs="Times New Roman"/>
                <w:position w:val="-6"/>
              </w:rPr>
              <w:object w:dxaOrig="680" w:dyaOrig="279">
                <v:shape id="_x0000_i1042" type="#_x0000_t75" style="width:33.75pt;height:14.25pt" o:ole="">
                  <v:imagedata r:id="rId39" o:title=""/>
                </v:shape>
                <o:OLEObject Type="Embed" ProgID="Equation.DSMT4" ShapeID="_x0000_i1042" DrawAspect="Content" ObjectID="_1455336207" r:id="rId40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3C7E04" w:rsidRPr="00FC39EB">
        <w:trPr>
          <w:trHeight w:val="276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8" w:type="dxa"/>
            <w:gridSpan w:val="2"/>
            <w:vAlign w:val="center"/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 (1.5 điểm)</w:t>
            </w:r>
          </w:p>
        </w:tc>
      </w:tr>
      <w:tr w:rsidR="003C7E04" w:rsidRPr="00FC39EB">
        <w:trPr>
          <w:trHeight w:val="204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  <w:tcBorders>
              <w:bottom w:val="dotted" w:sz="4" w:space="0" w:color="auto"/>
            </w:tcBorders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78FD">
              <w:rPr>
                <w:rFonts w:ascii="Times New Roman" w:eastAsia="Times New Roman" w:hAnsi="Times New Roman" w:cs="Times New Roman"/>
                <w:position w:val="-42"/>
                <w:sz w:val="24"/>
                <w:szCs w:val="24"/>
                <w:lang w:val="vi-VN"/>
              </w:rPr>
              <w:object w:dxaOrig="4440" w:dyaOrig="960">
                <v:shape id="_x0000_i1043" type="#_x0000_t75" style="width:222pt;height:48pt" o:ole="">
                  <v:imagedata r:id="rId41" o:title=""/>
                </v:shape>
                <o:OLEObject Type="Embed" ProgID="Equation.DSMT4" ShapeID="_x0000_i1043" DrawAspect="Content" ObjectID="_1455336208" r:id="rId42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3C7E04" w:rsidRPr="00FC39EB" w:rsidRDefault="003C7E04" w:rsidP="001874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3C7E04" w:rsidRPr="00FC39EB">
        <w:trPr>
          <w:trHeight w:val="380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39EB">
              <w:rPr>
                <w:rFonts w:ascii="Times New Roman" w:eastAsia="Times New Roman" w:hAnsi="Times New Roman" w:cs="Times New Roman"/>
                <w:position w:val="-42"/>
                <w:sz w:val="26"/>
                <w:szCs w:val="26"/>
              </w:rPr>
              <w:object w:dxaOrig="2560" w:dyaOrig="840">
                <v:shape id="_x0000_i1044" type="#_x0000_t75" style="width:128.25pt;height:42pt" o:ole="">
                  <v:imagedata r:id="rId43" o:title=""/>
                </v:shape>
                <o:OLEObject Type="Embed" ProgID="Equation.DSMT4" ShapeID="_x0000_i1044" DrawAspect="Content" ObjectID="_1455336209" r:id="rId44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3C7E04" w:rsidRPr="00FC39EB">
        <w:trPr>
          <w:trHeight w:val="585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39EB">
              <w:rPr>
                <w:rFonts w:ascii="Times New Roman" w:eastAsia="Times New Roman" w:hAnsi="Times New Roman" w:cs="Times New Roman"/>
                <w:position w:val="-42"/>
                <w:sz w:val="26"/>
                <w:szCs w:val="26"/>
              </w:rPr>
              <w:object w:dxaOrig="3080" w:dyaOrig="800">
                <v:shape id="_x0000_i1045" type="#_x0000_t75" style="width:150.75pt;height:39.75pt" o:ole="">
                  <v:imagedata r:id="rId45" o:title=""/>
                </v:shape>
                <o:OLEObject Type="Embed" ProgID="Equation.DSMT4" ShapeID="_x0000_i1045" DrawAspect="Content" ObjectID="_1455336210" r:id="rId46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3C7E04" w:rsidRPr="00FC39EB">
        <w:trPr>
          <w:trHeight w:val="675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39EB">
              <w:rPr>
                <w:rFonts w:ascii="Times New Roman" w:eastAsia="Times New Roman" w:hAnsi="Times New Roman" w:cs="Times New Roman"/>
                <w:position w:val="-42"/>
                <w:sz w:val="26"/>
                <w:szCs w:val="26"/>
              </w:rPr>
              <w:object w:dxaOrig="2460" w:dyaOrig="800">
                <v:shape id="_x0000_i1046" type="#_x0000_t75" style="width:123pt;height:39.75pt" o:ole="">
                  <v:imagedata r:id="rId47" o:title=""/>
                </v:shape>
                <o:OLEObject Type="Embed" ProgID="Equation.DSMT4" ShapeID="_x0000_i1046" DrawAspect="Content" ObjectID="_1455336211" r:id="rId48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3C7E04" w:rsidRPr="00FC39EB">
        <w:trPr>
          <w:trHeight w:val="110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otted" w:sz="4" w:space="0" w:color="auto"/>
            </w:tcBorders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39EB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</w:rPr>
              <w:object w:dxaOrig="580" w:dyaOrig="620">
                <v:shape id="_x0000_i1047" type="#_x0000_t75" style="width:29.25pt;height:30.75pt" o:ole="">
                  <v:imagedata r:id="rId49" o:title=""/>
                </v:shape>
                <o:OLEObject Type="Embed" ProgID="Equation.DSMT4" ShapeID="_x0000_i1047" DrawAspect="Content" ObjectID="_1455336212" r:id="rId50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3C7E04" w:rsidRPr="00FC39EB">
        <w:trPr>
          <w:trHeight w:val="191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8" w:type="dxa"/>
            <w:gridSpan w:val="2"/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c. (1.5 điểm)</w:t>
            </w:r>
          </w:p>
        </w:tc>
      </w:tr>
      <w:tr w:rsidR="003C7E04" w:rsidRPr="00FC39EB">
        <w:trPr>
          <w:trHeight w:val="167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  <w:tcBorders>
              <w:bottom w:val="dotted" w:sz="4" w:space="0" w:color="auto"/>
            </w:tcBorders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39EB">
              <w:rPr>
                <w:rFonts w:ascii="Times New Roman" w:eastAsia="Times New Roman" w:hAnsi="Times New Roman" w:cs="Times New Roman"/>
                <w:position w:val="-22"/>
                <w:sz w:val="26"/>
                <w:szCs w:val="26"/>
              </w:rPr>
              <w:object w:dxaOrig="3660" w:dyaOrig="580">
                <v:shape id="_x0000_i1048" type="#_x0000_t75" style="width:183pt;height:29.25pt" o:ole="">
                  <v:imagedata r:id="rId51" o:title=""/>
                </v:shape>
                <o:OLEObject Type="Embed" ProgID="Equation.DSMT4" ShapeID="_x0000_i1048" DrawAspect="Content" ObjectID="_1455336213" r:id="rId52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3C7E04" w:rsidRPr="00FC39EB" w:rsidRDefault="003C7E04" w:rsidP="001874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3C7E04" w:rsidRPr="00FC39EB">
        <w:trPr>
          <w:trHeight w:val="350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39EB">
              <w:rPr>
                <w:rFonts w:ascii="Times New Roman" w:eastAsia="Times New Roman" w:hAnsi="Times New Roman" w:cs="Times New Roman"/>
                <w:position w:val="-22"/>
                <w:sz w:val="26"/>
                <w:szCs w:val="26"/>
              </w:rPr>
              <w:object w:dxaOrig="1579" w:dyaOrig="480">
                <v:shape id="_x0000_i1049" type="#_x0000_t75" style="width:77.25pt;height:24pt" o:ole="">
                  <v:imagedata r:id="rId53" o:title=""/>
                </v:shape>
                <o:OLEObject Type="Embed" ProgID="Equation.DSMT4" ShapeID="_x0000_i1049" DrawAspect="Content" ObjectID="_1455336214" r:id="rId54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3C7E04" w:rsidRPr="00FC39EB">
        <w:trPr>
          <w:trHeight w:val="135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39EB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2980" w:dyaOrig="340">
                <v:shape id="_x0000_i1050" type="#_x0000_t75" style="width:149.25pt;height:17.25pt" o:ole="">
                  <v:imagedata r:id="rId55" o:title=""/>
                </v:shape>
                <o:OLEObject Type="Embed" ProgID="Equation.DSMT4" ShapeID="_x0000_i1050" DrawAspect="Content" ObjectID="_1455336215" r:id="rId56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3C7E04" w:rsidRPr="00FC39EB">
        <w:trPr>
          <w:trHeight w:val="150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otted" w:sz="4" w:space="0" w:color="auto"/>
            </w:tcBorders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Pr="00FC39EB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2299" w:dyaOrig="760">
                <v:shape id="_x0000_i1051" type="#_x0000_t75" style="width:114pt;height:38.25pt" o:ole="">
                  <v:imagedata r:id="rId57" o:title=""/>
                </v:shape>
                <o:OLEObject Type="Embed" ProgID="Equation.DSMT4" ShapeID="_x0000_i1051" DrawAspect="Content" ObjectID="_1455336216" r:id="rId58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3C7E04" w:rsidRPr="00FC39EB">
        <w:trPr>
          <w:trHeight w:val="135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8" w:type="dxa"/>
            <w:gridSpan w:val="2"/>
          </w:tcPr>
          <w:p w:rsidR="003C7E04" w:rsidRPr="00FC39EB" w:rsidRDefault="003C7E04" w:rsidP="00EB2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d. (1.5 điểm)</w:t>
            </w:r>
          </w:p>
        </w:tc>
      </w:tr>
      <w:tr w:rsidR="003C7E04" w:rsidRPr="00FC39EB">
        <w:trPr>
          <w:trHeight w:val="840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  <w:tcBorders>
              <w:bottom w:val="dotted" w:sz="4" w:space="0" w:color="auto"/>
            </w:tcBorders>
          </w:tcPr>
          <w:p w:rsidR="003C7E04" w:rsidRPr="00FC39EB" w:rsidRDefault="003C7E04" w:rsidP="002E2D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78FD">
              <w:rPr>
                <w:rFonts w:ascii="Times New Roman" w:hAnsi="Times New Roman" w:cs="Times New Roman"/>
                <w:position w:val="-34"/>
                <w:sz w:val="26"/>
                <w:szCs w:val="26"/>
              </w:rPr>
              <w:object w:dxaOrig="4700" w:dyaOrig="820">
                <v:shape id="_x0000_i1052" type="#_x0000_t75" style="width:230.25pt;height:41.25pt" o:ole="">
                  <v:imagedata r:id="rId59" o:title=""/>
                </v:shape>
                <o:OLEObject Type="Embed" ProgID="Equation.DSMT4" ShapeID="_x0000_i1052" DrawAspect="Content" ObjectID="_1455336217" r:id="rId60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3C7E04" w:rsidRPr="00FC39EB">
        <w:trPr>
          <w:trHeight w:val="615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3C7E04" w:rsidRPr="003078FD" w:rsidRDefault="003C7E04" w:rsidP="002E2D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sz w:val="26"/>
                <w:szCs w:val="26"/>
              </w:rPr>
              <w:t xml:space="preserve">Vì </w:t>
            </w:r>
            <w:r w:rsidRPr="003078FD">
              <w:rPr>
                <w:rFonts w:ascii="Times New Roman" w:hAnsi="Times New Roman" w:cs="Times New Roman"/>
                <w:position w:val="-22"/>
                <w:sz w:val="26"/>
                <w:szCs w:val="26"/>
              </w:rPr>
              <w:object w:dxaOrig="1455" w:dyaOrig="525">
                <v:shape id="_x0000_i1053" type="#_x0000_t75" style="width:72.75pt;height:26.25pt" o:ole="">
                  <v:imagedata r:id="rId61" o:title=""/>
                </v:shape>
                <o:OLEObject Type="Embed" ProgID="Equation.DSMT4" ShapeID="_x0000_i1053" DrawAspect="Content" ObjectID="_1455336218" r:id="rId62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3C7E04" w:rsidRPr="00FC39EB">
        <w:trPr>
          <w:trHeight w:val="150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3C7E04" w:rsidRPr="00FC39EB" w:rsidRDefault="003C7E04" w:rsidP="002E2D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78FD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2900" w:dyaOrig="780">
                <v:shape id="_x0000_i1054" type="#_x0000_t75" style="width:141.75pt;height:39pt" o:ole="">
                  <v:imagedata r:id="rId63" o:title=""/>
                </v:shape>
                <o:OLEObject Type="Embed" ProgID="Equation.DSMT4" ShapeID="_x0000_i1054" DrawAspect="Content" ObjectID="_1455336219" r:id="rId64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3C7E04" w:rsidRPr="00FC39EB">
        <w:trPr>
          <w:trHeight w:val="540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otted" w:sz="4" w:space="0" w:color="auto"/>
            </w:tcBorders>
          </w:tcPr>
          <w:p w:rsidR="003C7E04" w:rsidRPr="00FC39EB" w:rsidRDefault="003C7E04" w:rsidP="002E2D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sz w:val="26"/>
                <w:szCs w:val="26"/>
              </w:rPr>
              <w:t xml:space="preserve">Nên </w:t>
            </w:r>
            <w:r w:rsidRPr="003078FD">
              <w:rPr>
                <w:rFonts w:ascii="Times New Roman" w:hAnsi="Times New Roman" w:cs="Times New Roman"/>
                <w:position w:val="-20"/>
                <w:sz w:val="26"/>
                <w:szCs w:val="26"/>
              </w:rPr>
              <w:object w:dxaOrig="2565" w:dyaOrig="495">
                <v:shape id="_x0000_i1055" type="#_x0000_t75" style="width:128.25pt;height:24.75pt" o:ole="">
                  <v:imagedata r:id="rId65" o:title=""/>
                </v:shape>
                <o:OLEObject Type="Embed" ProgID="Equation.DSMT4" ShapeID="_x0000_i1055" DrawAspect="Content" ObjectID="_1455336220" r:id="rId66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3C7E04" w:rsidRPr="00FC39EB">
        <w:trPr>
          <w:trHeight w:val="322"/>
        </w:trPr>
        <w:tc>
          <w:tcPr>
            <w:tcW w:w="1134" w:type="dxa"/>
            <w:vMerge w:val="restart"/>
            <w:tcBorders>
              <w:top w:val="nil"/>
            </w:tcBorders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(2 điểm)</w:t>
            </w:r>
          </w:p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3C7E04" w:rsidRPr="00FC39EB" w:rsidRDefault="003C7E04" w:rsidP="008263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tcBorders>
              <w:bottom w:val="dotted" w:sz="4" w:space="0" w:color="auto"/>
            </w:tcBorders>
          </w:tcPr>
          <w:p w:rsidR="003C7E04" w:rsidRPr="00FC39EB" w:rsidRDefault="003C7E04" w:rsidP="00170F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sz w:val="26"/>
                <w:szCs w:val="26"/>
              </w:rPr>
              <w:t>TXĐ</w:t>
            </w:r>
            <w:r w:rsidRPr="00FC39EB">
              <w:rPr>
                <w:rFonts w:ascii="Times New Roman" w:eastAsia="Times New Roman" w:hAnsi="Times New Roman" w:cs="Times New Roman"/>
                <w:position w:val="-4"/>
                <w:sz w:val="26"/>
                <w:szCs w:val="26"/>
              </w:rPr>
              <w:object w:dxaOrig="720" w:dyaOrig="260">
                <v:shape id="_x0000_i1056" type="#_x0000_t75" style="width:36pt;height:12.75pt" o:ole="">
                  <v:imagedata r:id="rId67" o:title=""/>
                </v:shape>
                <o:OLEObject Type="Embed" ProgID="Equation.DSMT4" ShapeID="_x0000_i1056" DrawAspect="Content" ObjectID="_1455336221" r:id="rId68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</w:tcPr>
          <w:p w:rsidR="003C7E04" w:rsidRPr="00FC39EB" w:rsidRDefault="003C7E04" w:rsidP="00DC2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3C7E04" w:rsidRPr="00FC39EB">
        <w:trPr>
          <w:trHeight w:val="255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3C7E04" w:rsidRPr="00FC39EB" w:rsidRDefault="003C7E04" w:rsidP="00DC28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39EB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999" w:dyaOrig="400">
                <v:shape id="_x0000_i1057" type="#_x0000_t75" style="width:50.25pt;height:20.25pt" o:ole="">
                  <v:imagedata r:id="rId69" o:title=""/>
                </v:shape>
                <o:OLEObject Type="Embed" ProgID="Equation.DSMT4" ShapeID="_x0000_i1057" DrawAspect="Content" ObjectID="_1455336222" r:id="rId70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3C7E04" w:rsidRPr="00FC39EB">
        <w:trPr>
          <w:trHeight w:val="277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39EB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5520" w:dyaOrig="1040">
                <v:shape id="_x0000_i1058" type="#_x0000_t75" style="width:276pt;height:51.75pt" o:ole="">
                  <v:imagedata r:id="rId71" o:title=""/>
                </v:shape>
                <o:OLEObject Type="Embed" ProgID="Equation.DSMT4" ShapeID="_x0000_i1058" DrawAspect="Content" ObjectID="_1455336223" r:id="rId72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3C7E04" w:rsidRPr="00FC39EB">
        <w:trPr>
          <w:trHeight w:val="282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3C7E04" w:rsidRPr="00FC39EB" w:rsidRDefault="003C7E04" w:rsidP="006978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39EB">
              <w:rPr>
                <w:rFonts w:ascii="Times New Roman" w:eastAsia="Times New Roman" w:hAnsi="Times New Roman" w:cs="Times New Roman"/>
                <w:position w:val="-20"/>
                <w:sz w:val="26"/>
                <w:szCs w:val="26"/>
              </w:rPr>
              <w:object w:dxaOrig="1860" w:dyaOrig="460">
                <v:shape id="_x0000_i1059" type="#_x0000_t75" style="width:93pt;height:23.25pt" o:ole="">
                  <v:imagedata r:id="rId73" o:title=""/>
                </v:shape>
                <o:OLEObject Type="Embed" ProgID="Equation.DSMT4" ShapeID="_x0000_i1059" DrawAspect="Content" ObjectID="_1455336224" r:id="rId74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3C7E04" w:rsidRPr="00FC39EB">
        <w:trPr>
          <w:trHeight w:val="438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otted" w:sz="4" w:space="0" w:color="auto"/>
            </w:tcBorders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39EB">
              <w:rPr>
                <w:rFonts w:ascii="Times New Roman" w:eastAsia="Times New Roman" w:hAnsi="Times New Roman" w:cs="Times New Roman"/>
                <w:position w:val="-20"/>
                <w:sz w:val="26"/>
                <w:szCs w:val="26"/>
              </w:rPr>
              <w:object w:dxaOrig="2100" w:dyaOrig="460">
                <v:shape id="_x0000_i1060" type="#_x0000_t75" style="width:105pt;height:23.25pt" o:ole="">
                  <v:imagedata r:id="rId75" o:title=""/>
                </v:shape>
                <o:OLEObject Type="Embed" ProgID="Equation.DSMT4" ShapeID="_x0000_i1060" DrawAspect="Content" ObjectID="_1455336225" r:id="rId76"/>
              </w:object>
            </w:r>
            <w:r w:rsidRPr="00FC39EB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320" w:dyaOrig="240">
                <v:shape id="_x0000_i1061" type="#_x0000_t75" style="width:15.75pt;height:12pt" o:ole="">
                  <v:imagedata r:id="rId77" o:title=""/>
                </v:shape>
                <o:OLEObject Type="Embed" ProgID="Equation.DSMT4" ShapeID="_x0000_i1061" DrawAspect="Content" ObjectID="_1455336226" r:id="rId78"/>
              </w:object>
            </w:r>
            <w:r w:rsidRPr="00FC39EB">
              <w:rPr>
                <w:rFonts w:ascii="Times New Roman" w:hAnsi="Times New Roman" w:cs="Times New Roman"/>
                <w:sz w:val="26"/>
                <w:szCs w:val="26"/>
              </w:rPr>
              <w:t xml:space="preserve"> hàm số gián đoạn tại </w:t>
            </w:r>
            <w:r w:rsidRPr="00FC39EB">
              <w:rPr>
                <w:rFonts w:ascii="Times New Roman" w:eastAsia="Times New Roman" w:hAnsi="Times New Roman" w:cs="Times New Roman"/>
                <w:position w:val="-12"/>
                <w:sz w:val="26"/>
                <w:szCs w:val="26"/>
              </w:rPr>
              <w:object w:dxaOrig="680" w:dyaOrig="360">
                <v:shape id="_x0000_i1062" type="#_x0000_t75" style="width:33.75pt;height:18pt" o:ole="">
                  <v:imagedata r:id="rId15" o:title=""/>
                </v:shape>
                <o:OLEObject Type="Embed" ProgID="Equation.DSMT4" ShapeID="_x0000_i1062" DrawAspect="Content" ObjectID="_1455336227" r:id="rId79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3C7E04" w:rsidRPr="00FC39EB">
        <w:trPr>
          <w:trHeight w:val="210"/>
        </w:trPr>
        <w:tc>
          <w:tcPr>
            <w:tcW w:w="1134" w:type="dxa"/>
            <w:vMerge w:val="restart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 điểm)</w:t>
            </w:r>
          </w:p>
        </w:tc>
        <w:tc>
          <w:tcPr>
            <w:tcW w:w="7513" w:type="dxa"/>
            <w:tcBorders>
              <w:bottom w:val="dotted" w:sz="4" w:space="0" w:color="auto"/>
            </w:tcBorders>
          </w:tcPr>
          <w:p w:rsidR="003C7E04" w:rsidRPr="00FC39EB" w:rsidRDefault="003C7E04" w:rsidP="008263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Dãy số </w:t>
            </w:r>
            <w:r w:rsidRPr="0082631A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499" w:dyaOrig="420">
                <v:shape id="_x0000_i1063" type="#_x0000_t75" style="width:24.75pt;height:21pt" o:ole="">
                  <v:imagedata r:id="rId80" o:title=""/>
                </v:shape>
                <o:OLEObject Type="Embed" ProgID="Equation.DSMT4" ShapeID="_x0000_i1063" DrawAspect="Content" ObjectID="_1455336228" r:id="rId81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82631A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1760" w:dyaOrig="680">
                <v:shape id="_x0000_i1064" type="#_x0000_t75" style="width:86.25pt;height:33.75pt" o:ole="">
                  <v:imagedata r:id="rId82" o:title=""/>
                </v:shape>
                <o:OLEObject Type="Embed" ProgID="Equation.DSMT4" ShapeID="_x0000_i1064" DrawAspect="Content" ObjectID="_1455336229" r:id="rId83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là một cấp số nhân lùi vô hạn có </w:t>
            </w:r>
            <w:r w:rsidRPr="0082631A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800" w:dyaOrig="360">
                <v:shape id="_x0000_i1065" type="#_x0000_t75" style="width:39.75pt;height:18pt" o:ole="">
                  <v:imagedata r:id="rId84" o:title=""/>
                </v:shape>
                <o:OLEObject Type="Embed" ProgID="Equation.DSMT4" ShapeID="_x0000_i1065" DrawAspect="Content" ObjectID="_1455336230" r:id="rId85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và công bội </w:t>
            </w:r>
            <w:r w:rsidRPr="0082631A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920" w:dyaOrig="680">
                <v:shape id="_x0000_i1066" type="#_x0000_t75" style="width:45.75pt;height:33.75pt" o:ole="">
                  <v:imagedata r:id="rId86" o:title=""/>
                </v:shape>
                <o:OLEObject Type="Embed" ProgID="Equation.DSMT4" ShapeID="_x0000_i1066" DrawAspect="Content" ObjectID="_1455336231" r:id="rId87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3C7E04" w:rsidRPr="00FC39EB" w:rsidRDefault="003C7E04" w:rsidP="008263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0.5</w:t>
            </w:r>
          </w:p>
        </w:tc>
      </w:tr>
      <w:tr w:rsidR="003C7E04" w:rsidRPr="00FC39EB">
        <w:trPr>
          <w:trHeight w:val="287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Pr="00FC39EB">
              <w:rPr>
                <w:rFonts w:ascii="Times New Roman" w:eastAsia="Times New Roman" w:hAnsi="Times New Roman" w:cs="Times New Roman"/>
                <w:position w:val="-30"/>
                <w:sz w:val="26"/>
                <w:szCs w:val="26"/>
              </w:rPr>
              <w:object w:dxaOrig="980" w:dyaOrig="720">
                <v:shape id="_x0000_i1067" type="#_x0000_t75" style="width:48.75pt;height:36pt" o:ole="">
                  <v:imagedata r:id="rId88" o:title=""/>
                </v:shape>
                <o:OLEObject Type="Embed" ProgID="Equation.DSMT4" ShapeID="_x0000_i1067" DrawAspect="Content" ObjectID="_1455336232" r:id="rId89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3C7E04" w:rsidRPr="00FC39EB">
        <w:trPr>
          <w:trHeight w:val="750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39EB">
              <w:rPr>
                <w:rFonts w:ascii="Times New Roman" w:eastAsia="Times New Roman" w:hAnsi="Times New Roman" w:cs="Times New Roman"/>
                <w:position w:val="-58"/>
                <w:sz w:val="26"/>
                <w:szCs w:val="26"/>
              </w:rPr>
              <w:object w:dxaOrig="1620" w:dyaOrig="999">
                <v:shape id="_x0000_i1068" type="#_x0000_t75" style="width:81pt;height:50.25pt" o:ole="">
                  <v:imagedata r:id="rId90" o:title=""/>
                </v:shape>
                <o:OLEObject Type="Embed" ProgID="Equation.DSMT4" ShapeID="_x0000_i1068" DrawAspect="Content" ObjectID="_1455336233" r:id="rId91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3C7E04" w:rsidRPr="00FC39EB">
        <w:trPr>
          <w:trHeight w:val="235"/>
        </w:trPr>
        <w:tc>
          <w:tcPr>
            <w:tcW w:w="1134" w:type="dxa"/>
            <w:vMerge w:val="restart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 điểm)</w:t>
            </w:r>
          </w:p>
        </w:tc>
        <w:tc>
          <w:tcPr>
            <w:tcW w:w="7513" w:type="dxa"/>
            <w:tcBorders>
              <w:bottom w:val="dotted" w:sz="4" w:space="0" w:color="auto"/>
            </w:tcBorders>
          </w:tcPr>
          <w:p w:rsidR="003C7E04" w:rsidRDefault="003C7E04" w:rsidP="00FB60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sz w:val="26"/>
                <w:szCs w:val="26"/>
              </w:rPr>
              <w:t xml:space="preserve">Đặt </w:t>
            </w:r>
            <w:r w:rsidRPr="0082631A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2580" w:dyaOrig="420">
                <v:shape id="_x0000_i1069" type="#_x0000_t75" style="width:129pt;height:21pt" o:ole="">
                  <v:imagedata r:id="rId92" o:title=""/>
                </v:shape>
                <o:OLEObject Type="Embed" ProgID="Equation.DSMT4" ShapeID="_x0000_i1069" DrawAspect="Content" ObjectID="_1455336234" r:id="rId93"/>
              </w:object>
            </w:r>
          </w:p>
          <w:p w:rsidR="003C7E04" w:rsidRPr="00FC39EB" w:rsidRDefault="003C7E04" w:rsidP="00FB60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2631A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620" w:dyaOrig="400">
                <v:shape id="_x0000_i1070" type="#_x0000_t75" style="width:30.75pt;height:20.25pt" o:ole="">
                  <v:imagedata r:id="rId94" o:title=""/>
                </v:shape>
                <o:OLEObject Type="Embed" ProgID="Equation.DSMT4" ShapeID="_x0000_i1070" DrawAspect="Content" ObjectID="_1455336235" r:id="rId95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là hàm đa thức nên liên tục trên R</w: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3C7E04" w:rsidRPr="00FC39EB">
        <w:trPr>
          <w:trHeight w:val="229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39EB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2460" w:dyaOrig="400">
                <v:shape id="_x0000_i1071" type="#_x0000_t75" style="width:123pt;height:20.25pt" o:ole="">
                  <v:imagedata r:id="rId96" o:title=""/>
                </v:shape>
                <o:OLEObject Type="Embed" ProgID="Equation.DSMT4" ShapeID="_x0000_i1071" DrawAspect="Content" ObjectID="_1455336236" r:id="rId97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3C7E04" w:rsidRPr="00FC39EB">
        <w:trPr>
          <w:trHeight w:val="419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39EB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2720" w:dyaOrig="400">
                <v:shape id="_x0000_i1072" type="#_x0000_t75" style="width:135pt;height:20.25pt" o:ole="">
                  <v:imagedata r:id="rId98" o:title=""/>
                </v:shape>
                <o:OLEObject Type="Embed" ProgID="Equation.DSMT4" ShapeID="_x0000_i1072" DrawAspect="Content" ObjectID="_1455336237" r:id="rId99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3C7E04" w:rsidRPr="00FC39EB">
        <w:trPr>
          <w:trHeight w:val="401"/>
        </w:trPr>
        <w:tc>
          <w:tcPr>
            <w:tcW w:w="1134" w:type="dxa"/>
            <w:vMerge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dotted" w:sz="4" w:space="0" w:color="auto"/>
            </w:tcBorders>
          </w:tcPr>
          <w:p w:rsidR="003C7E04" w:rsidRPr="00FC39EB" w:rsidRDefault="003C7E0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FC39E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Vậy phương trình đã cho có ít nhất 1 nghiệm âm thuộc </w:t>
            </w:r>
            <w:r w:rsidRPr="00FC39EB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760" w:dyaOrig="400">
                <v:shape id="_x0000_i1073" type="#_x0000_t75" style="width:38.25pt;height:20.25pt" o:ole="">
                  <v:imagedata r:id="rId100" o:title=""/>
                </v:shape>
                <o:OLEObject Type="Embed" ProgID="Equation.DSMT4" ShapeID="_x0000_i1073" DrawAspect="Content" ObjectID="_1455336238" r:id="rId101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3C7E04" w:rsidRPr="00FC39EB" w:rsidRDefault="003C7E0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39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</w:tbl>
    <w:p w:rsidR="003C7E04" w:rsidRPr="003078FD" w:rsidRDefault="003C7E04" w:rsidP="0045096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3C7E04" w:rsidRPr="003078FD" w:rsidSect="008874B0">
      <w:pgSz w:w="11907" w:h="16840" w:code="9"/>
      <w:pgMar w:top="426" w:right="567" w:bottom="426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0E3"/>
    <w:multiLevelType w:val="hybridMultilevel"/>
    <w:tmpl w:val="F9DAAA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A4AA5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E6038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190A0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B26E9"/>
    <w:multiLevelType w:val="hybridMultilevel"/>
    <w:tmpl w:val="F9DAAA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86FA2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6D2EC2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1C70EA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621330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4B3C6C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B7735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601278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515D78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16"/>
  </w:num>
  <w:num w:numId="4">
    <w:abstractNumId w:val="5"/>
  </w:num>
  <w:num w:numId="5">
    <w:abstractNumId w:val="14"/>
  </w:num>
  <w:num w:numId="6">
    <w:abstractNumId w:val="10"/>
  </w:num>
  <w:num w:numId="7">
    <w:abstractNumId w:val="13"/>
  </w:num>
  <w:num w:numId="8">
    <w:abstractNumId w:val="1"/>
  </w:num>
  <w:num w:numId="9">
    <w:abstractNumId w:val="11"/>
  </w:num>
  <w:num w:numId="10">
    <w:abstractNumId w:val="8"/>
  </w:num>
  <w:num w:numId="11">
    <w:abstractNumId w:val="2"/>
  </w:num>
  <w:num w:numId="12">
    <w:abstractNumId w:val="6"/>
  </w:num>
  <w:num w:numId="13">
    <w:abstractNumId w:val="7"/>
  </w:num>
  <w:num w:numId="14">
    <w:abstractNumId w:val="12"/>
  </w:num>
  <w:num w:numId="15">
    <w:abstractNumId w:val="3"/>
  </w:num>
  <w:num w:numId="16">
    <w:abstractNumId w:val="4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5649B"/>
    <w:rsid w:val="000E4BE9"/>
    <w:rsid w:val="00101173"/>
    <w:rsid w:val="001014F3"/>
    <w:rsid w:val="00107750"/>
    <w:rsid w:val="00125030"/>
    <w:rsid w:val="00170F49"/>
    <w:rsid w:val="001874E8"/>
    <w:rsid w:val="001A1FEE"/>
    <w:rsid w:val="001B02C6"/>
    <w:rsid w:val="001B134C"/>
    <w:rsid w:val="001B4A9C"/>
    <w:rsid w:val="001C2648"/>
    <w:rsid w:val="001D4DB4"/>
    <w:rsid w:val="00234E88"/>
    <w:rsid w:val="0026265D"/>
    <w:rsid w:val="002648BF"/>
    <w:rsid w:val="002A5F9A"/>
    <w:rsid w:val="002B675D"/>
    <w:rsid w:val="002E25AE"/>
    <w:rsid w:val="002E2DFF"/>
    <w:rsid w:val="002F2F53"/>
    <w:rsid w:val="003042E6"/>
    <w:rsid w:val="003078FD"/>
    <w:rsid w:val="00321D92"/>
    <w:rsid w:val="00325BD2"/>
    <w:rsid w:val="003763A3"/>
    <w:rsid w:val="003B5041"/>
    <w:rsid w:val="003B5511"/>
    <w:rsid w:val="003C46DA"/>
    <w:rsid w:val="003C7E04"/>
    <w:rsid w:val="003D5F71"/>
    <w:rsid w:val="00416686"/>
    <w:rsid w:val="004264FD"/>
    <w:rsid w:val="0043760D"/>
    <w:rsid w:val="00446FDD"/>
    <w:rsid w:val="00450965"/>
    <w:rsid w:val="00454F44"/>
    <w:rsid w:val="004953F3"/>
    <w:rsid w:val="004D0C44"/>
    <w:rsid w:val="004D47A8"/>
    <w:rsid w:val="004F68E2"/>
    <w:rsid w:val="004F7B96"/>
    <w:rsid w:val="00506BC6"/>
    <w:rsid w:val="00527552"/>
    <w:rsid w:val="00541335"/>
    <w:rsid w:val="005A69CF"/>
    <w:rsid w:val="005B0F57"/>
    <w:rsid w:val="00600CBB"/>
    <w:rsid w:val="006054AE"/>
    <w:rsid w:val="006301A5"/>
    <w:rsid w:val="00632297"/>
    <w:rsid w:val="0069781D"/>
    <w:rsid w:val="006F186E"/>
    <w:rsid w:val="0071244B"/>
    <w:rsid w:val="007249A8"/>
    <w:rsid w:val="007340F9"/>
    <w:rsid w:val="007E1CBF"/>
    <w:rsid w:val="007F574B"/>
    <w:rsid w:val="0082631A"/>
    <w:rsid w:val="00860782"/>
    <w:rsid w:val="00874D4E"/>
    <w:rsid w:val="008874B0"/>
    <w:rsid w:val="0089769E"/>
    <w:rsid w:val="008A64FC"/>
    <w:rsid w:val="008D3EC7"/>
    <w:rsid w:val="00997541"/>
    <w:rsid w:val="009B26BA"/>
    <w:rsid w:val="009B4632"/>
    <w:rsid w:val="009B619E"/>
    <w:rsid w:val="009C4FB0"/>
    <w:rsid w:val="009D58BF"/>
    <w:rsid w:val="00A006FC"/>
    <w:rsid w:val="00A05E22"/>
    <w:rsid w:val="00A10A0D"/>
    <w:rsid w:val="00A1179A"/>
    <w:rsid w:val="00AA0A03"/>
    <w:rsid w:val="00AC7D3C"/>
    <w:rsid w:val="00AE511C"/>
    <w:rsid w:val="00AF16D3"/>
    <w:rsid w:val="00B3555C"/>
    <w:rsid w:val="00B37873"/>
    <w:rsid w:val="00B4484B"/>
    <w:rsid w:val="00B50EFE"/>
    <w:rsid w:val="00B57620"/>
    <w:rsid w:val="00B60571"/>
    <w:rsid w:val="00B7294B"/>
    <w:rsid w:val="00B900AD"/>
    <w:rsid w:val="00BA4E92"/>
    <w:rsid w:val="00BB0431"/>
    <w:rsid w:val="00BB5249"/>
    <w:rsid w:val="00BC3D6B"/>
    <w:rsid w:val="00BC5289"/>
    <w:rsid w:val="00BD429A"/>
    <w:rsid w:val="00BF0124"/>
    <w:rsid w:val="00C36F08"/>
    <w:rsid w:val="00C64F8D"/>
    <w:rsid w:val="00CC76B6"/>
    <w:rsid w:val="00D15EDF"/>
    <w:rsid w:val="00D92ECA"/>
    <w:rsid w:val="00DA3801"/>
    <w:rsid w:val="00DC280C"/>
    <w:rsid w:val="00DD484A"/>
    <w:rsid w:val="00DE63E7"/>
    <w:rsid w:val="00DE75A4"/>
    <w:rsid w:val="00DE77D2"/>
    <w:rsid w:val="00E062F1"/>
    <w:rsid w:val="00EB2460"/>
    <w:rsid w:val="00EB502F"/>
    <w:rsid w:val="00F038BF"/>
    <w:rsid w:val="00F11BC1"/>
    <w:rsid w:val="00F80D52"/>
    <w:rsid w:val="00FA0C69"/>
    <w:rsid w:val="00FA5B5D"/>
    <w:rsid w:val="00FB603D"/>
    <w:rsid w:val="00FC39EB"/>
    <w:rsid w:val="00FD64EC"/>
    <w:rsid w:val="00FE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041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B4484B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70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0F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25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image" Target="media/image40.wmf"/><Relationship Id="rId89" Type="http://schemas.openxmlformats.org/officeDocument/2006/relationships/oleObject" Target="embeddings/oleObject43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102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6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image" Target="media/image48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7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6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39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819</TotalTime>
  <Pages>3</Pages>
  <Words>401</Words>
  <Characters>2287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71</cp:revision>
  <cp:lastPrinted>2014-03-03T00:16:00Z</cp:lastPrinted>
  <dcterms:created xsi:type="dcterms:W3CDTF">2013-09-13T03:52:00Z</dcterms:created>
  <dcterms:modified xsi:type="dcterms:W3CDTF">2014-03-03T00:16:00Z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